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81D7A" w14:textId="77777777" w:rsidR="0095300E" w:rsidRDefault="0095300E" w:rsidP="009530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LEGGETT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7EAFC348" w14:textId="77777777" w:rsidR="0095300E" w:rsidRDefault="0095300E" w:rsidP="009530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37E3AC00" w14:textId="77777777" w:rsidR="0095300E" w:rsidRDefault="0095300E" w:rsidP="0095300E">
      <w:pPr>
        <w:pStyle w:val="NoSpacing"/>
        <w:rPr>
          <w:rFonts w:cs="Times New Roman"/>
          <w:szCs w:val="24"/>
        </w:rPr>
      </w:pPr>
    </w:p>
    <w:p w14:paraId="344A45CE" w14:textId="77777777" w:rsidR="0095300E" w:rsidRDefault="0095300E" w:rsidP="0095300E">
      <w:pPr>
        <w:pStyle w:val="NoSpacing"/>
        <w:rPr>
          <w:rFonts w:cs="Times New Roman"/>
          <w:szCs w:val="24"/>
        </w:rPr>
      </w:pPr>
    </w:p>
    <w:p w14:paraId="2064C675" w14:textId="77777777" w:rsidR="0095300E" w:rsidRDefault="0095300E" w:rsidP="009530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took an apprentice, Henry Kent(q.v.).</w:t>
      </w:r>
    </w:p>
    <w:p w14:paraId="551E2914" w14:textId="77777777" w:rsidR="0095300E" w:rsidRDefault="0095300E" w:rsidP="009530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11AD569" w14:textId="77777777" w:rsidR="0095300E" w:rsidRDefault="0095300E" w:rsidP="0095300E">
      <w:pPr>
        <w:pStyle w:val="NoSpacing"/>
        <w:rPr>
          <w:rFonts w:cs="Times New Roman"/>
          <w:szCs w:val="24"/>
        </w:rPr>
      </w:pPr>
    </w:p>
    <w:p w14:paraId="7D79DB42" w14:textId="77777777" w:rsidR="0095300E" w:rsidRDefault="0095300E" w:rsidP="0095300E">
      <w:pPr>
        <w:pStyle w:val="NoSpacing"/>
        <w:rPr>
          <w:rFonts w:cs="Times New Roman"/>
          <w:szCs w:val="24"/>
        </w:rPr>
      </w:pPr>
    </w:p>
    <w:p w14:paraId="46DD6312" w14:textId="77777777" w:rsidR="0095300E" w:rsidRDefault="0095300E" w:rsidP="009530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3BC518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E1577" w14:textId="77777777" w:rsidR="0095300E" w:rsidRDefault="0095300E" w:rsidP="009139A6">
      <w:r>
        <w:separator/>
      </w:r>
    </w:p>
  </w:endnote>
  <w:endnote w:type="continuationSeparator" w:id="0">
    <w:p w14:paraId="7C0055F6" w14:textId="77777777" w:rsidR="0095300E" w:rsidRDefault="009530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30B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C58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80D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C4FB2" w14:textId="77777777" w:rsidR="0095300E" w:rsidRDefault="0095300E" w:rsidP="009139A6">
      <w:r>
        <w:separator/>
      </w:r>
    </w:p>
  </w:footnote>
  <w:footnote w:type="continuationSeparator" w:id="0">
    <w:p w14:paraId="79164E8B" w14:textId="77777777" w:rsidR="0095300E" w:rsidRDefault="009530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717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F17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902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0E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95300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33479"/>
  <w15:chartTrackingRefBased/>
  <w15:docId w15:val="{4B59B722-C5DA-4754-AF3C-385B771A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3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2024-05-27T20:00:00Z</dcterms:created>
  <dcterms:modified xsi:type="dcterms:W3CDTF">2024-05-27T20:01:00Z</dcterms:modified>
</cp:coreProperties>
</file>